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5EDA" w14:textId="6F73AB65" w:rsidR="008409B1" w:rsidRPr="009A3878" w:rsidRDefault="008409B1" w:rsidP="008409B1">
      <w:pPr>
        <w:pStyle w:val="a4"/>
        <w:tabs>
          <w:tab w:val="right" w:pos="9639"/>
        </w:tabs>
        <w:rPr>
          <w:rFonts w:eastAsia="Yu Mincho" w:cs="Arial"/>
          <w:b w:val="0"/>
          <w:bCs/>
          <w:sz w:val="28"/>
          <w:szCs w:val="24"/>
        </w:rPr>
      </w:pPr>
      <w:r>
        <w:rPr>
          <w:rFonts w:cs="Arial"/>
          <w:bCs/>
          <w:sz w:val="24"/>
          <w:szCs w:val="24"/>
        </w:rPr>
        <w:t xml:space="preserve">3GPP </w:t>
      </w:r>
      <w:r w:rsidRPr="00F56D3F">
        <w:rPr>
          <w:rFonts w:cs="Arial"/>
          <w:bCs/>
          <w:sz w:val="24"/>
          <w:szCs w:val="24"/>
        </w:rPr>
        <w:t>SA WG2 Meeting #1</w:t>
      </w:r>
      <w:r>
        <w:rPr>
          <w:rFonts w:cs="Arial"/>
          <w:bCs/>
          <w:sz w:val="24"/>
          <w:szCs w:val="24"/>
        </w:rPr>
        <w:t>73</w:t>
      </w:r>
      <w:r w:rsidRPr="00C33343">
        <w:rPr>
          <w:rFonts w:cs="Arial"/>
          <w:bCs/>
          <w:sz w:val="28"/>
          <w:szCs w:val="24"/>
        </w:rPr>
        <w:tab/>
      </w:r>
      <w:r w:rsidR="00C33827" w:rsidRPr="00C33827">
        <w:rPr>
          <w:rFonts w:cs="Arial"/>
          <w:bCs/>
          <w:i/>
          <w:sz w:val="28"/>
          <w:szCs w:val="24"/>
        </w:rPr>
        <w:t>S2-2601137</w:t>
      </w:r>
    </w:p>
    <w:p w14:paraId="173ADBBE" w14:textId="77777777" w:rsidR="008409B1" w:rsidRPr="000F4E43" w:rsidRDefault="008409B1" w:rsidP="008409B1">
      <w:pPr>
        <w:pStyle w:val="a4"/>
        <w:pBdr>
          <w:bottom w:val="single" w:sz="4" w:space="1" w:color="auto"/>
        </w:pBdr>
        <w:tabs>
          <w:tab w:val="right" w:pos="9639"/>
        </w:tabs>
        <w:rPr>
          <w:rFonts w:cs="Arial"/>
          <w:b w:val="0"/>
          <w:bCs/>
          <w:sz w:val="24"/>
          <w:szCs w:val="24"/>
        </w:rPr>
      </w:pPr>
      <w:r>
        <w:rPr>
          <w:rFonts w:eastAsia="Arial Unicode MS" w:cs="Arial"/>
          <w:bCs/>
          <w:sz w:val="24"/>
        </w:rPr>
        <w:t>9-13 Feb, Jan</w:t>
      </w:r>
      <w:r w:rsidRPr="001A5DF6">
        <w:rPr>
          <w:rFonts w:eastAsia="Arial Unicode MS" w:cs="Arial"/>
          <w:bCs/>
          <w:sz w:val="24"/>
        </w:rPr>
        <w:t>,</w:t>
      </w:r>
      <w:r>
        <w:rPr>
          <w:rFonts w:eastAsia="Arial Unicode MS" w:cs="Arial"/>
          <w:bCs/>
          <w:sz w:val="24"/>
        </w:rPr>
        <w:t xml:space="preserve"> </w:t>
      </w:r>
      <w:r w:rsidRPr="009B64E4">
        <w:rPr>
          <w:rFonts w:eastAsia="Arial Unicode MS" w:cs="Arial"/>
          <w:bCs/>
          <w:sz w:val="24"/>
        </w:rPr>
        <w:t>202</w:t>
      </w:r>
      <w:r>
        <w:rPr>
          <w:rFonts w:eastAsia="Arial Unicode MS" w:cs="Arial"/>
          <w:bCs/>
          <w:sz w:val="24"/>
        </w:rPr>
        <w:t>6</w:t>
      </w:r>
      <w:r>
        <w:rPr>
          <w:rFonts w:cs="Arial"/>
          <w:bCs/>
          <w:sz w:val="24"/>
          <w:szCs w:val="24"/>
        </w:rPr>
        <w:tab/>
      </w:r>
    </w:p>
    <w:p w14:paraId="480CB5F4" w14:textId="77777777" w:rsidR="008409B1" w:rsidRDefault="008409B1" w:rsidP="008409B1">
      <w:pPr>
        <w:tabs>
          <w:tab w:val="left" w:pos="2127"/>
        </w:tabs>
        <w:ind w:left="2127" w:hanging="2127"/>
        <w:jc w:val="both"/>
        <w:outlineLvl w:val="0"/>
        <w:rPr>
          <w:rFonts w:ascii="Arial" w:eastAsia="Batang" w:hAnsi="Arial"/>
          <w:b/>
          <w:sz w:val="24"/>
          <w:szCs w:val="24"/>
          <w:lang w:val="en-US" w:eastAsia="zh-CN"/>
        </w:rPr>
      </w:pPr>
    </w:p>
    <w:p w14:paraId="2AAD38BE" w14:textId="2C6865A6"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Xiaomi</w:t>
      </w:r>
    </w:p>
    <w:p w14:paraId="5266A877" w14:textId="5389F4CD" w:rsidR="008409B1" w:rsidRPr="006C2E80" w:rsidRDefault="008409B1" w:rsidP="008409B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1405E">
        <w:rPr>
          <w:rFonts w:ascii="Arial" w:eastAsia="Batang" w:hAnsi="Arial" w:cs="Arial"/>
          <w:b/>
          <w:sz w:val="24"/>
          <w:szCs w:val="24"/>
          <w:lang w:eastAsia="zh-CN"/>
        </w:rPr>
        <w:t xml:space="preserve">Clause 5.3 </w:t>
      </w:r>
      <w:r w:rsidR="00D1405E" w:rsidRPr="00D1405E">
        <w:rPr>
          <w:rFonts w:ascii="Arial" w:eastAsia="Batang" w:hAnsi="Arial" w:cs="Arial"/>
          <w:b/>
          <w:sz w:val="24"/>
          <w:szCs w:val="24"/>
          <w:lang w:eastAsia="zh-CN"/>
        </w:rPr>
        <w:t>Sensing data collection and transport</w:t>
      </w:r>
    </w:p>
    <w:p w14:paraId="4759B618" w14:textId="77777777"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7ABA0E4" w14:textId="77777777" w:rsidR="008409B1" w:rsidRPr="00A9598C" w:rsidRDefault="008409B1" w:rsidP="008409B1">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20.2.2</w:t>
      </w:r>
      <w:bookmarkStart w:id="0" w:name="_MON_1684549432"/>
      <w:bookmarkEnd w:id="0"/>
    </w:p>
    <w:p w14:paraId="6E48336D" w14:textId="45691BED" w:rsidR="008409B1" w:rsidRPr="00927C1B" w:rsidRDefault="008409B1" w:rsidP="008409B1">
      <w:pPr>
        <w:jc w:val="both"/>
        <w:rPr>
          <w:rFonts w:ascii="Arial" w:hAnsi="Arial" w:cs="Arial"/>
          <w:i/>
        </w:rPr>
      </w:pPr>
      <w:r w:rsidRPr="00A9598C">
        <w:rPr>
          <w:rFonts w:ascii="Arial" w:hAnsi="Arial" w:cs="Arial"/>
          <w:b/>
          <w:bCs/>
          <w:i/>
        </w:rPr>
        <w:t>Abstract</w:t>
      </w:r>
      <w:r w:rsidRPr="00927C1B">
        <w:rPr>
          <w:rFonts w:ascii="Arial" w:hAnsi="Arial" w:cs="Arial"/>
          <w:i/>
        </w:rPr>
        <w:t xml:space="preserve">: </w:t>
      </w:r>
      <w:r w:rsidR="005C1C8E">
        <w:rPr>
          <w:rFonts w:ascii="Arial" w:hAnsi="Arial" w:cs="Arial"/>
          <w:i/>
        </w:rPr>
        <w:t xml:space="preserve">this paper is to propose the content of clause 5.3 </w:t>
      </w:r>
      <w:r w:rsidR="005C1C8E" w:rsidRPr="005C1C8E">
        <w:rPr>
          <w:rFonts w:ascii="Arial" w:hAnsi="Arial" w:cs="Arial"/>
          <w:i/>
        </w:rPr>
        <w:t>Sensing data collection and transport</w:t>
      </w:r>
      <w:r>
        <w:rPr>
          <w:rFonts w:ascii="Arial" w:hAnsi="Arial" w:cs="Arial"/>
          <w:i/>
        </w:rPr>
        <w:t>.</w:t>
      </w:r>
    </w:p>
    <w:p w14:paraId="62E9CC50" w14:textId="77777777" w:rsidR="008409B1" w:rsidRPr="00927C1B" w:rsidRDefault="008409B1" w:rsidP="008409B1">
      <w:pPr>
        <w:pStyle w:val="1"/>
      </w:pPr>
      <w:r>
        <w:t>Text Proposal</w:t>
      </w:r>
    </w:p>
    <w:p w14:paraId="3E5012AC" w14:textId="77777777" w:rsidR="008409B1" w:rsidRPr="00813D73" w:rsidRDefault="008409B1" w:rsidP="008409B1">
      <w:pPr>
        <w:jc w:val="both"/>
        <w:rPr>
          <w:lang w:eastAsia="zh-CN"/>
        </w:rPr>
      </w:pPr>
      <w:r w:rsidRPr="00AE48E6">
        <w:rPr>
          <w:lang w:eastAsia="zh-CN"/>
        </w:rPr>
        <w:t>It is proposed to capture the following changes vs. TS</w:t>
      </w:r>
      <w:r w:rsidRPr="00AE48E6">
        <w:t> </w:t>
      </w:r>
      <w:r w:rsidRPr="00AE48E6">
        <w:rPr>
          <w:lang w:eastAsia="zh-CN"/>
        </w:rPr>
        <w:t>23.xyz.</w:t>
      </w:r>
    </w:p>
    <w:p w14:paraId="20E922C2" w14:textId="77777777"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7358B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0A5EF030" w14:textId="04EB2BDC" w:rsidR="00DB40F5" w:rsidRDefault="00D1405E" w:rsidP="00DB40F5">
      <w:pPr>
        <w:pStyle w:val="2"/>
      </w:pPr>
      <w:bookmarkStart w:id="2" w:name="_Toc216675858"/>
      <w:bookmarkEnd w:id="1"/>
      <w:r>
        <w:t>5.3</w:t>
      </w:r>
      <w:r w:rsidR="00DB40F5" w:rsidRPr="007B6EEA">
        <w:tab/>
      </w:r>
      <w:bookmarkEnd w:id="2"/>
      <w:r>
        <w:t>Sensing data collection and transport</w:t>
      </w:r>
    </w:p>
    <w:p w14:paraId="24875708" w14:textId="3CE3975E" w:rsidR="00D1405E" w:rsidRDefault="005D72E6" w:rsidP="00DB40F5">
      <w:r w:rsidRPr="007B6EEA">
        <w:t>Based on the received sensing service requirements from the Sensing Function, the Sensing Entity (</w:t>
      </w:r>
      <w:proofErr w:type="gramStart"/>
      <w:r w:rsidRPr="007B6EEA">
        <w:t>i.e.</w:t>
      </w:r>
      <w:proofErr w:type="gramEnd"/>
      <w:r w:rsidRPr="007B6EEA">
        <w:t xml:space="preserve"> </w:t>
      </w:r>
      <w:proofErr w:type="spellStart"/>
      <w:r w:rsidRPr="007B6EEA">
        <w:t>gNB</w:t>
      </w:r>
      <w:proofErr w:type="spellEnd"/>
      <w:r w:rsidRPr="007B6EEA">
        <w:t>) can determine how to perform the relevant sensing measurements to collect the sensing data.</w:t>
      </w:r>
    </w:p>
    <w:p w14:paraId="70B0A871" w14:textId="77777777" w:rsidR="009A07A9" w:rsidRPr="007B6EEA" w:rsidRDefault="009A07A9" w:rsidP="009A07A9">
      <w:pPr>
        <w:pStyle w:val="B1"/>
        <w:ind w:left="284"/>
      </w:pPr>
      <w:r w:rsidRPr="007B6EEA">
        <w:t xml:space="preserve">In case of the separate SCF and SPF deployment, </w:t>
      </w:r>
      <w:r>
        <w:t xml:space="preserve">data connection for sensing control signalling is established between SCF and </w:t>
      </w:r>
      <w:proofErr w:type="gramStart"/>
      <w:r>
        <w:t>SE(</w:t>
      </w:r>
      <w:proofErr w:type="gramEnd"/>
      <w:r>
        <w:t xml:space="preserve">i.e. </w:t>
      </w:r>
      <w:proofErr w:type="spellStart"/>
      <w:r>
        <w:t>gNB</w:t>
      </w:r>
      <w:proofErr w:type="spellEnd"/>
      <w:r>
        <w:t>), and data connection for sensing data is established between SPF and SF.</w:t>
      </w:r>
    </w:p>
    <w:p w14:paraId="6919E293" w14:textId="77777777" w:rsidR="00C74A6E" w:rsidRDefault="00C74A6E" w:rsidP="00DB40F5">
      <w:pPr>
        <w:rPr>
          <w:lang w:eastAsia="ko-KR"/>
        </w:rPr>
      </w:pPr>
      <w:r>
        <w:rPr>
          <w:lang w:eastAsia="ko-KR"/>
        </w:rPr>
        <w:t>If one SE is selected for the sensing service, one direct connection is established between SE and SF to transmit the sensing data by exchange of connection information between SE and SF.</w:t>
      </w:r>
    </w:p>
    <w:p w14:paraId="01FCE6A1" w14:textId="5A5B38BE" w:rsidR="00C74A6E" w:rsidRDefault="00C74A6E" w:rsidP="00C74A6E">
      <w:pPr>
        <w:pStyle w:val="EditorsNote"/>
        <w:rPr>
          <w:lang w:eastAsia="ko-KR"/>
        </w:rPr>
      </w:pPr>
      <w:r>
        <w:rPr>
          <w:lang w:eastAsia="ko-KR"/>
        </w:rPr>
        <w:t>Editor’s note X</w:t>
      </w:r>
      <w:r w:rsidR="005C1C8E">
        <w:rPr>
          <w:lang w:eastAsia="ko-KR"/>
        </w:rPr>
        <w:t>1</w:t>
      </w:r>
      <w:r>
        <w:rPr>
          <w:lang w:eastAsia="ko-KR"/>
        </w:rPr>
        <w:t>: whether to exchange the connection information between SE and SF via direct connection without AMF involvement or indirect connection with AMF involvement will be updated based on the final conclusion of the open issue in KI#1.</w:t>
      </w:r>
    </w:p>
    <w:p w14:paraId="243355C2" w14:textId="3350F128" w:rsidR="00C74A6E" w:rsidRPr="005C1C8E" w:rsidRDefault="00C74A6E" w:rsidP="005C1C8E">
      <w:pPr>
        <w:pStyle w:val="EditorsNote"/>
        <w:rPr>
          <w:rFonts w:eastAsia="Malgun Gothic"/>
          <w:lang w:eastAsia="ko-KR"/>
        </w:rPr>
      </w:pPr>
      <w:bookmarkStart w:id="3" w:name="_Hlk220729162"/>
      <w:r>
        <w:rPr>
          <w:lang w:eastAsia="ko-KR"/>
        </w:rPr>
        <w:t xml:space="preserve">Editor’s note </w:t>
      </w:r>
      <w:r w:rsidR="005C1C8E">
        <w:rPr>
          <w:lang w:eastAsia="ko-KR"/>
        </w:rPr>
        <w:t>X2</w:t>
      </w:r>
      <w:r>
        <w:rPr>
          <w:lang w:eastAsia="ko-KR"/>
        </w:rPr>
        <w:t xml:space="preserve">: </w:t>
      </w:r>
      <w:bookmarkEnd w:id="3"/>
      <w:r w:rsidR="005C1C8E" w:rsidRPr="007B6EEA">
        <w:t>The format of sensing data provided by Sensing Entity (</w:t>
      </w:r>
      <w:proofErr w:type="gramStart"/>
      <w:r w:rsidR="005C1C8E" w:rsidRPr="007B6EEA">
        <w:t>i.e.</w:t>
      </w:r>
      <w:proofErr w:type="gramEnd"/>
      <w:r w:rsidR="005C1C8E" w:rsidRPr="007B6EEA">
        <w:t xml:space="preserve"> </w:t>
      </w:r>
      <w:proofErr w:type="spellStart"/>
      <w:r w:rsidR="005C1C8E" w:rsidRPr="007B6EEA">
        <w:t>gNB</w:t>
      </w:r>
      <w:proofErr w:type="spellEnd"/>
      <w:r w:rsidR="005C1C8E" w:rsidRPr="007B6EEA">
        <w:t>) depends on RAN WG3 decision</w:t>
      </w:r>
    </w:p>
    <w:p w14:paraId="6C974D96" w14:textId="77777777" w:rsidR="005C1C8E" w:rsidRDefault="005D72E6" w:rsidP="005C1C8E">
      <w:pPr>
        <w:pStyle w:val="B1"/>
        <w:ind w:left="284"/>
        <w:rPr>
          <w:lang w:eastAsia="ko-KR"/>
        </w:rPr>
      </w:pPr>
      <w:r>
        <w:rPr>
          <w:lang w:eastAsia="ko-KR"/>
        </w:rPr>
        <w:t xml:space="preserve">If multiple SEs </w:t>
      </w:r>
      <w:r w:rsidR="00C74A6E">
        <w:rPr>
          <w:lang w:eastAsia="ko-KR"/>
        </w:rPr>
        <w:t xml:space="preserve">are </w:t>
      </w:r>
      <w:r>
        <w:rPr>
          <w:lang w:eastAsia="ko-KR"/>
        </w:rPr>
        <w:t>selected for the same sensing service, the SF establishes</w:t>
      </w:r>
      <w:r w:rsidR="00C74A6E">
        <w:rPr>
          <w:lang w:eastAsia="ko-KR"/>
        </w:rPr>
        <w:t xml:space="preserve"> one</w:t>
      </w:r>
      <w:r>
        <w:rPr>
          <w:lang w:eastAsia="ko-KR"/>
        </w:rPr>
        <w:t xml:space="preserve"> data connection to each Sensing Entity (</w:t>
      </w:r>
      <w:proofErr w:type="gramStart"/>
      <w:r>
        <w:rPr>
          <w:lang w:eastAsia="ko-KR"/>
        </w:rPr>
        <w:t>i.e.</w:t>
      </w:r>
      <w:proofErr w:type="gramEnd"/>
      <w:r>
        <w:rPr>
          <w:lang w:eastAsia="ko-KR"/>
        </w:rPr>
        <w:t xml:space="preserve"> </w:t>
      </w:r>
      <w:proofErr w:type="spellStart"/>
      <w:r>
        <w:rPr>
          <w:lang w:eastAsia="ko-KR"/>
        </w:rPr>
        <w:t>gNB</w:t>
      </w:r>
      <w:proofErr w:type="spellEnd"/>
      <w:r>
        <w:rPr>
          <w:lang w:eastAsia="ko-KR"/>
        </w:rPr>
        <w:t>) to collect the sensing data</w:t>
      </w:r>
      <w:r w:rsidR="00C74A6E">
        <w:rPr>
          <w:lang w:eastAsia="ko-KR"/>
        </w:rPr>
        <w:t xml:space="preserve"> for sensing result generation</w:t>
      </w:r>
      <w:r>
        <w:rPr>
          <w:lang w:eastAsia="ko-KR"/>
        </w:rPr>
        <w:t>.</w:t>
      </w:r>
    </w:p>
    <w:p w14:paraId="188BC566" w14:textId="3BDEFB7C" w:rsidR="005C1C8E" w:rsidRPr="007B6EEA" w:rsidRDefault="005C1C8E" w:rsidP="005C1C8E">
      <w:pPr>
        <w:pStyle w:val="B1"/>
        <w:ind w:left="284"/>
        <w:rPr>
          <w:lang w:eastAsia="zh-CN"/>
        </w:rPr>
      </w:pPr>
      <w:r w:rsidRPr="007B6EEA">
        <w:t>Based on sensing</w:t>
      </w:r>
      <w:r>
        <w:t xml:space="preserve"> service</w:t>
      </w:r>
      <w:r w:rsidRPr="007B6EEA">
        <w:t xml:space="preserve"> request from S</w:t>
      </w:r>
      <w:r w:rsidRPr="007B6EEA">
        <w:rPr>
          <w:rFonts w:hint="eastAsia"/>
        </w:rPr>
        <w:t>ensing Function</w:t>
      </w:r>
      <w:r w:rsidRPr="007B6EEA">
        <w:t>, Sensing Entity (</w:t>
      </w:r>
      <w:proofErr w:type="gramStart"/>
      <w:r w:rsidRPr="007B6EEA">
        <w:t>i.e.</w:t>
      </w:r>
      <w:proofErr w:type="gramEnd"/>
      <w:r w:rsidRPr="007B6EEA">
        <w:t xml:space="preserve"> </w:t>
      </w:r>
      <w:proofErr w:type="spellStart"/>
      <w:r w:rsidRPr="007B6EEA">
        <w:t>gNB</w:t>
      </w:r>
      <w:proofErr w:type="spellEnd"/>
      <w:r w:rsidRPr="007B6EEA">
        <w:t>) can provide sensing data and associated information, if any, to the Sensing Function via the direct connection.</w:t>
      </w:r>
      <w:r>
        <w:t xml:space="preserve"> </w:t>
      </w:r>
    </w:p>
    <w:p w14:paraId="56026D21" w14:textId="48F9E499" w:rsidR="00D1405E" w:rsidRPr="005C1C8E" w:rsidRDefault="005C1C8E" w:rsidP="005C1C8E">
      <w:pPr>
        <w:pStyle w:val="EditorsNote"/>
        <w:rPr>
          <w:rFonts w:eastAsia="Malgun Gothic"/>
          <w:lang w:eastAsia="ko-KR"/>
        </w:rPr>
      </w:pPr>
      <w:r>
        <w:rPr>
          <w:lang w:eastAsia="ko-KR"/>
        </w:rPr>
        <w:t xml:space="preserve">Editor’s note X3: </w:t>
      </w:r>
      <w:r w:rsidRPr="007B6EEA">
        <w:t>The type (one time, periodical, etc.) and content of sensing data that will be provided by Sensing Entity (</w:t>
      </w:r>
      <w:proofErr w:type="gramStart"/>
      <w:r w:rsidRPr="007B6EEA">
        <w:t>i.e.</w:t>
      </w:r>
      <w:proofErr w:type="gramEnd"/>
      <w:r w:rsidRPr="007B6EEA">
        <w:t xml:space="preserve"> </w:t>
      </w:r>
      <w:proofErr w:type="spellStart"/>
      <w:r w:rsidRPr="007B6EEA">
        <w:t>gNB</w:t>
      </w:r>
      <w:proofErr w:type="spellEnd"/>
      <w:r w:rsidRPr="007B6EEA">
        <w:t>) needs to be coordinated with RAN WGs in the normative phase.</w:t>
      </w:r>
    </w:p>
    <w:p w14:paraId="2235454F" w14:textId="00D15FBE" w:rsidR="00DB40F5" w:rsidRDefault="005C1C8E" w:rsidP="00DB40F5">
      <w:pPr>
        <w:rPr>
          <w:rFonts w:ascii="Arial" w:hAnsi="Arial" w:cs="Arial"/>
          <w:color w:val="FF0000"/>
          <w:sz w:val="28"/>
          <w:szCs w:val="28"/>
        </w:rPr>
      </w:pPr>
      <w:r w:rsidRPr="007B6EEA">
        <w:rPr>
          <w:lang w:eastAsia="ko-KR"/>
        </w:rPr>
        <w:t xml:space="preserve">The Sensing Function can generate sensing results based on the sensing data provided by the </w:t>
      </w:r>
      <w:r>
        <w:rPr>
          <w:lang w:eastAsia="ko-KR"/>
        </w:rPr>
        <w:t>SE(s)</w:t>
      </w:r>
      <w:r w:rsidRPr="007B6EEA">
        <w:rPr>
          <w:lang w:eastAsia="ko-KR"/>
        </w:rPr>
        <w:t xml:space="preserve"> (</w:t>
      </w:r>
      <w:proofErr w:type="gramStart"/>
      <w:r w:rsidRPr="007B6EEA">
        <w:rPr>
          <w:lang w:eastAsia="ko-KR"/>
        </w:rPr>
        <w:t>i.e.</w:t>
      </w:r>
      <w:proofErr w:type="gramEnd"/>
      <w:r w:rsidRPr="007B6EEA">
        <w:rPr>
          <w:lang w:eastAsia="ko-KR"/>
        </w:rPr>
        <w:t xml:space="preserve"> </w:t>
      </w:r>
      <w:proofErr w:type="spellStart"/>
      <w:r w:rsidRPr="007B6EEA">
        <w:rPr>
          <w:lang w:eastAsia="ko-KR"/>
        </w:rPr>
        <w:t>gNB</w:t>
      </w:r>
      <w:proofErr w:type="spellEnd"/>
      <w:r w:rsidRPr="007B6EEA">
        <w:rPr>
          <w:lang w:eastAsia="ko-KR"/>
        </w:rPr>
        <w:t>(s)). </w:t>
      </w:r>
    </w:p>
    <w:p w14:paraId="68D1B02A" w14:textId="12BB2B49" w:rsidR="005C1C8E" w:rsidRPr="007B6EEA" w:rsidRDefault="005C1C8E" w:rsidP="005C1C8E">
      <w:pPr>
        <w:pStyle w:val="B1"/>
        <w:ind w:left="284"/>
      </w:pPr>
      <w:r w:rsidRPr="007B6EEA">
        <w:t xml:space="preserve">In case of the separate SCF and SPF deployment, </w:t>
      </w:r>
      <w:r>
        <w:t>data connection for sensing control signalling</w:t>
      </w:r>
      <w:r w:rsidR="009A07A9">
        <w:t xml:space="preserve"> is established between SCF and </w:t>
      </w:r>
      <w:proofErr w:type="gramStart"/>
      <w:r w:rsidR="009A07A9">
        <w:t>SE(</w:t>
      </w:r>
      <w:proofErr w:type="gramEnd"/>
      <w:r w:rsidR="009A07A9">
        <w:t xml:space="preserve">i.e. </w:t>
      </w:r>
      <w:proofErr w:type="spellStart"/>
      <w:r w:rsidR="009A07A9">
        <w:t>gNB</w:t>
      </w:r>
      <w:proofErr w:type="spellEnd"/>
      <w:r w:rsidR="009A07A9">
        <w:t>), and data connection for sensing data is established between SPF and SF.</w:t>
      </w:r>
    </w:p>
    <w:p w14:paraId="211F2B40" w14:textId="5A305958" w:rsidR="009A07A9" w:rsidRDefault="009A07A9" w:rsidP="009A07A9">
      <w:pPr>
        <w:pStyle w:val="EditorsNote"/>
        <w:rPr>
          <w:lang w:eastAsia="ko-KR"/>
        </w:rPr>
      </w:pPr>
      <w:r>
        <w:rPr>
          <w:lang w:eastAsia="ko-KR"/>
        </w:rPr>
        <w:t>Editor’s note X4: whether to exchange the connection information between SE and SF via direct connection without AMF involvement or indirect connection with AMF involvement will be updated based on the final conclusion of the open issue in KI#1.</w:t>
      </w:r>
    </w:p>
    <w:p w14:paraId="441269F1" w14:textId="77777777" w:rsidR="00DB40F5" w:rsidRPr="009A07A9" w:rsidRDefault="00DB40F5" w:rsidP="008409B1"/>
    <w:p w14:paraId="3F0C953B" w14:textId="4ADC8C3A"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009A07A9">
        <w:rPr>
          <w:rFonts w:ascii="Arial" w:hAnsi="Arial" w:cs="Arial"/>
          <w:color w:val="FF0000"/>
          <w:sz w:val="28"/>
          <w:szCs w:val="28"/>
          <w:lang w:val="en-US" w:eastAsia="zh-CN"/>
        </w:rPr>
        <w:t>1</w:t>
      </w:r>
      <w:r w:rsidR="009A07A9" w:rsidRPr="007358BD">
        <w:rPr>
          <w:rFonts w:ascii="Arial" w:hAnsi="Arial" w:cs="Arial"/>
          <w:color w:val="FF0000"/>
          <w:sz w:val="28"/>
          <w:szCs w:val="28"/>
          <w:vertAlign w:val="superscript"/>
          <w:lang w:val="en-US" w:eastAsia="zh-CN"/>
        </w:rPr>
        <w:t>st</w:t>
      </w:r>
      <w:r w:rsidR="009A0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BFAC490" w14:textId="77777777" w:rsidR="00D1405E" w:rsidRDefault="00D1405E" w:rsidP="00D1405E">
      <w:pPr>
        <w:rPr>
          <w:lang w:eastAsia="zh-CN"/>
        </w:rPr>
      </w:pPr>
    </w:p>
    <w:p w14:paraId="238E7F60" w14:textId="443AF7B4" w:rsidR="008409B1" w:rsidRPr="008409B1" w:rsidRDefault="008409B1" w:rsidP="00D1405E"/>
    <w:sectPr w:rsidR="008409B1" w:rsidRPr="008409B1"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A5400" w14:textId="77777777" w:rsidR="002E5094" w:rsidRDefault="002E5094">
      <w:r>
        <w:separator/>
      </w:r>
    </w:p>
  </w:endnote>
  <w:endnote w:type="continuationSeparator" w:id="0">
    <w:p w14:paraId="188E08B1" w14:textId="77777777" w:rsidR="002E5094" w:rsidRDefault="002E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D077C" w14:textId="77777777" w:rsidR="002E5094" w:rsidRDefault="002E5094">
      <w:r>
        <w:separator/>
      </w:r>
    </w:p>
  </w:footnote>
  <w:footnote w:type="continuationSeparator" w:id="0">
    <w:p w14:paraId="17585EBE" w14:textId="77777777" w:rsidR="002E5094" w:rsidRDefault="002E5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25"/>
  </w:num>
  <w:num w:numId="4">
    <w:abstractNumId w:val="18"/>
  </w:num>
  <w:num w:numId="5">
    <w:abstractNumId w:val="16"/>
  </w:num>
  <w:num w:numId="6">
    <w:abstractNumId w:val="20"/>
  </w:num>
  <w:num w:numId="7">
    <w:abstractNumId w:val="33"/>
  </w:num>
  <w:num w:numId="8">
    <w:abstractNumId w:val="1"/>
  </w:num>
  <w:num w:numId="9">
    <w:abstractNumId w:val="19"/>
  </w:num>
  <w:num w:numId="10">
    <w:abstractNumId w:val="10"/>
  </w:num>
  <w:num w:numId="11">
    <w:abstractNumId w:val="17"/>
  </w:num>
  <w:num w:numId="12">
    <w:abstractNumId w:val="31"/>
  </w:num>
  <w:num w:numId="13">
    <w:abstractNumId w:val="34"/>
  </w:num>
  <w:num w:numId="14">
    <w:abstractNumId w:val="28"/>
  </w:num>
  <w:num w:numId="15">
    <w:abstractNumId w:val="24"/>
  </w:num>
  <w:num w:numId="16">
    <w:abstractNumId w:val="11"/>
  </w:num>
  <w:num w:numId="17">
    <w:abstractNumId w:val="15"/>
  </w:num>
  <w:num w:numId="18">
    <w:abstractNumId w:val="21"/>
  </w:num>
  <w:num w:numId="19">
    <w:abstractNumId w:val="12"/>
  </w:num>
  <w:num w:numId="20">
    <w:abstractNumId w:val="30"/>
  </w:num>
  <w:num w:numId="21">
    <w:abstractNumId w:val="6"/>
  </w:num>
  <w:num w:numId="22">
    <w:abstractNumId w:val="14"/>
  </w:num>
  <w:num w:numId="23">
    <w:abstractNumId w:val="27"/>
  </w:num>
  <w:num w:numId="24">
    <w:abstractNumId w:val="5"/>
  </w:num>
  <w:num w:numId="25">
    <w:abstractNumId w:val="26"/>
  </w:num>
  <w:num w:numId="26">
    <w:abstractNumId w:val="13"/>
  </w:num>
  <w:num w:numId="27">
    <w:abstractNumId w:val="0"/>
  </w:num>
  <w:num w:numId="28">
    <w:abstractNumId w:val="4"/>
  </w:num>
  <w:num w:numId="29">
    <w:abstractNumId w:val="3"/>
  </w:num>
  <w:num w:numId="30">
    <w:abstractNumId w:val="29"/>
  </w:num>
  <w:num w:numId="31">
    <w:abstractNumId w:val="23"/>
  </w:num>
  <w:num w:numId="32">
    <w:abstractNumId w:val="32"/>
  </w:num>
  <w:num w:numId="33">
    <w:abstractNumId w:val="8"/>
  </w:num>
  <w:num w:numId="34">
    <w:abstractNumId w:val="22"/>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44D3"/>
    <w:rsid w:val="00015AEE"/>
    <w:rsid w:val="00016865"/>
    <w:rsid w:val="000176AC"/>
    <w:rsid w:val="00022235"/>
    <w:rsid w:val="000222E1"/>
    <w:rsid w:val="00022E4A"/>
    <w:rsid w:val="00023463"/>
    <w:rsid w:val="000303F7"/>
    <w:rsid w:val="00031017"/>
    <w:rsid w:val="00032D56"/>
    <w:rsid w:val="0003711D"/>
    <w:rsid w:val="00043E25"/>
    <w:rsid w:val="0004575F"/>
    <w:rsid w:val="00047AB3"/>
    <w:rsid w:val="000517D9"/>
    <w:rsid w:val="00062124"/>
    <w:rsid w:val="00066856"/>
    <w:rsid w:val="00066FEE"/>
    <w:rsid w:val="00070C29"/>
    <w:rsid w:val="00070F86"/>
    <w:rsid w:val="0007133D"/>
    <w:rsid w:val="00072AAF"/>
    <w:rsid w:val="00072DB1"/>
    <w:rsid w:val="00072DD2"/>
    <w:rsid w:val="000745FC"/>
    <w:rsid w:val="00085CE3"/>
    <w:rsid w:val="000971B6"/>
    <w:rsid w:val="000B1216"/>
    <w:rsid w:val="000B14A6"/>
    <w:rsid w:val="000B1E9A"/>
    <w:rsid w:val="000B2259"/>
    <w:rsid w:val="000C6598"/>
    <w:rsid w:val="000D21C2"/>
    <w:rsid w:val="000D759A"/>
    <w:rsid w:val="000E04EC"/>
    <w:rsid w:val="000E4411"/>
    <w:rsid w:val="000E5DF8"/>
    <w:rsid w:val="000F2C43"/>
    <w:rsid w:val="000F3183"/>
    <w:rsid w:val="000F716B"/>
    <w:rsid w:val="00105976"/>
    <w:rsid w:val="00116492"/>
    <w:rsid w:val="00116BDF"/>
    <w:rsid w:val="0012235F"/>
    <w:rsid w:val="00130F69"/>
    <w:rsid w:val="0013241F"/>
    <w:rsid w:val="0013758D"/>
    <w:rsid w:val="00142F65"/>
    <w:rsid w:val="00143552"/>
    <w:rsid w:val="00150510"/>
    <w:rsid w:val="00160312"/>
    <w:rsid w:val="00160951"/>
    <w:rsid w:val="001707CE"/>
    <w:rsid w:val="001750B0"/>
    <w:rsid w:val="00181031"/>
    <w:rsid w:val="00181560"/>
    <w:rsid w:val="00182401"/>
    <w:rsid w:val="00182B77"/>
    <w:rsid w:val="00183134"/>
    <w:rsid w:val="00191E6B"/>
    <w:rsid w:val="00196FF4"/>
    <w:rsid w:val="001A2A1C"/>
    <w:rsid w:val="001B1BBC"/>
    <w:rsid w:val="001B5C2B"/>
    <w:rsid w:val="001B6D0D"/>
    <w:rsid w:val="001B77E2"/>
    <w:rsid w:val="001C389E"/>
    <w:rsid w:val="001C6B51"/>
    <w:rsid w:val="001C7190"/>
    <w:rsid w:val="001D0FC0"/>
    <w:rsid w:val="001D25E6"/>
    <w:rsid w:val="001D4AE9"/>
    <w:rsid w:val="001D4C82"/>
    <w:rsid w:val="001E2EB5"/>
    <w:rsid w:val="001E3D97"/>
    <w:rsid w:val="001E41F3"/>
    <w:rsid w:val="001F151F"/>
    <w:rsid w:val="001F21C7"/>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191F"/>
    <w:rsid w:val="002C3FFC"/>
    <w:rsid w:val="002D7C82"/>
    <w:rsid w:val="002E0B1B"/>
    <w:rsid w:val="002E1ADF"/>
    <w:rsid w:val="002E48BE"/>
    <w:rsid w:val="002E5094"/>
    <w:rsid w:val="002E6115"/>
    <w:rsid w:val="002F22F7"/>
    <w:rsid w:val="002F331A"/>
    <w:rsid w:val="002F4FF2"/>
    <w:rsid w:val="002F6340"/>
    <w:rsid w:val="002F709B"/>
    <w:rsid w:val="00300162"/>
    <w:rsid w:val="00300E62"/>
    <w:rsid w:val="00305C60"/>
    <w:rsid w:val="00315BD4"/>
    <w:rsid w:val="00324E79"/>
    <w:rsid w:val="003258DD"/>
    <w:rsid w:val="003279AB"/>
    <w:rsid w:val="00330643"/>
    <w:rsid w:val="00332AB8"/>
    <w:rsid w:val="00335189"/>
    <w:rsid w:val="00350012"/>
    <w:rsid w:val="003509FF"/>
    <w:rsid w:val="003554E8"/>
    <w:rsid w:val="003617F4"/>
    <w:rsid w:val="00363290"/>
    <w:rsid w:val="003658C8"/>
    <w:rsid w:val="00367B9C"/>
    <w:rsid w:val="00370766"/>
    <w:rsid w:val="00371954"/>
    <w:rsid w:val="0037306B"/>
    <w:rsid w:val="003774BC"/>
    <w:rsid w:val="00382B4A"/>
    <w:rsid w:val="00383C7B"/>
    <w:rsid w:val="0039050F"/>
    <w:rsid w:val="00394E81"/>
    <w:rsid w:val="00397C54"/>
    <w:rsid w:val="003A1C90"/>
    <w:rsid w:val="003A59CB"/>
    <w:rsid w:val="003B07DA"/>
    <w:rsid w:val="003B0BAF"/>
    <w:rsid w:val="003B2CE5"/>
    <w:rsid w:val="003B6E49"/>
    <w:rsid w:val="003B716E"/>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27629"/>
    <w:rsid w:val="0043184C"/>
    <w:rsid w:val="00435765"/>
    <w:rsid w:val="00435799"/>
    <w:rsid w:val="00436232"/>
    <w:rsid w:val="00436BAB"/>
    <w:rsid w:val="00440825"/>
    <w:rsid w:val="00443035"/>
    <w:rsid w:val="00443403"/>
    <w:rsid w:val="0045205B"/>
    <w:rsid w:val="004558DB"/>
    <w:rsid w:val="00455CAA"/>
    <w:rsid w:val="0046166F"/>
    <w:rsid w:val="004807B9"/>
    <w:rsid w:val="00485E7A"/>
    <w:rsid w:val="00497F14"/>
    <w:rsid w:val="004A09E4"/>
    <w:rsid w:val="004A3990"/>
    <w:rsid w:val="004A49FD"/>
    <w:rsid w:val="004A4BEC"/>
    <w:rsid w:val="004B45A4"/>
    <w:rsid w:val="004C1E90"/>
    <w:rsid w:val="004D0020"/>
    <w:rsid w:val="004D077E"/>
    <w:rsid w:val="004D1D54"/>
    <w:rsid w:val="004F1877"/>
    <w:rsid w:val="004F220B"/>
    <w:rsid w:val="0050780D"/>
    <w:rsid w:val="00511218"/>
    <w:rsid w:val="00511527"/>
    <w:rsid w:val="0051277C"/>
    <w:rsid w:val="00520279"/>
    <w:rsid w:val="00525ABC"/>
    <w:rsid w:val="005275CB"/>
    <w:rsid w:val="00533A6A"/>
    <w:rsid w:val="00535D49"/>
    <w:rsid w:val="0054453D"/>
    <w:rsid w:val="005448FD"/>
    <w:rsid w:val="005528AA"/>
    <w:rsid w:val="005621FC"/>
    <w:rsid w:val="005651FD"/>
    <w:rsid w:val="00566F70"/>
    <w:rsid w:val="0057139D"/>
    <w:rsid w:val="00575FC1"/>
    <w:rsid w:val="00577116"/>
    <w:rsid w:val="00583697"/>
    <w:rsid w:val="00585740"/>
    <w:rsid w:val="005900B8"/>
    <w:rsid w:val="00592829"/>
    <w:rsid w:val="0059653F"/>
    <w:rsid w:val="00597BF4"/>
    <w:rsid w:val="005A2161"/>
    <w:rsid w:val="005A6150"/>
    <w:rsid w:val="005A634D"/>
    <w:rsid w:val="005B25F0"/>
    <w:rsid w:val="005B3026"/>
    <w:rsid w:val="005B5724"/>
    <w:rsid w:val="005C11F0"/>
    <w:rsid w:val="005C1C8E"/>
    <w:rsid w:val="005C6876"/>
    <w:rsid w:val="005C71BE"/>
    <w:rsid w:val="005D1DF6"/>
    <w:rsid w:val="005D484E"/>
    <w:rsid w:val="005D7121"/>
    <w:rsid w:val="005D72E6"/>
    <w:rsid w:val="005D7521"/>
    <w:rsid w:val="005E2C44"/>
    <w:rsid w:val="005E4813"/>
    <w:rsid w:val="005E65EF"/>
    <w:rsid w:val="005E6FF0"/>
    <w:rsid w:val="005E6FF4"/>
    <w:rsid w:val="005F163F"/>
    <w:rsid w:val="0060287A"/>
    <w:rsid w:val="0060471C"/>
    <w:rsid w:val="00606094"/>
    <w:rsid w:val="00607F62"/>
    <w:rsid w:val="0061048B"/>
    <w:rsid w:val="00613EF8"/>
    <w:rsid w:val="006165C9"/>
    <w:rsid w:val="006166F7"/>
    <w:rsid w:val="00623CE7"/>
    <w:rsid w:val="00624141"/>
    <w:rsid w:val="00624B93"/>
    <w:rsid w:val="00631EA0"/>
    <w:rsid w:val="006351AB"/>
    <w:rsid w:val="00643317"/>
    <w:rsid w:val="00644811"/>
    <w:rsid w:val="006449C9"/>
    <w:rsid w:val="00650D41"/>
    <w:rsid w:val="00655739"/>
    <w:rsid w:val="0065678D"/>
    <w:rsid w:val="00661116"/>
    <w:rsid w:val="00662C40"/>
    <w:rsid w:val="00663743"/>
    <w:rsid w:val="0066597E"/>
    <w:rsid w:val="0067126B"/>
    <w:rsid w:val="00674314"/>
    <w:rsid w:val="0068321A"/>
    <w:rsid w:val="00685C95"/>
    <w:rsid w:val="0068622D"/>
    <w:rsid w:val="00687AA0"/>
    <w:rsid w:val="00690596"/>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252B2"/>
    <w:rsid w:val="00726D6E"/>
    <w:rsid w:val="00727AC1"/>
    <w:rsid w:val="00735C50"/>
    <w:rsid w:val="00737E8C"/>
    <w:rsid w:val="0074184E"/>
    <w:rsid w:val="007439B9"/>
    <w:rsid w:val="007471A0"/>
    <w:rsid w:val="00756FA7"/>
    <w:rsid w:val="00761783"/>
    <w:rsid w:val="00767346"/>
    <w:rsid w:val="00767C52"/>
    <w:rsid w:val="00770175"/>
    <w:rsid w:val="007760E6"/>
    <w:rsid w:val="00782CBC"/>
    <w:rsid w:val="0078649D"/>
    <w:rsid w:val="007938F2"/>
    <w:rsid w:val="007957EB"/>
    <w:rsid w:val="0079634A"/>
    <w:rsid w:val="007A406F"/>
    <w:rsid w:val="007B38DC"/>
    <w:rsid w:val="007B3B2C"/>
    <w:rsid w:val="007B4183"/>
    <w:rsid w:val="007B512A"/>
    <w:rsid w:val="007B57F3"/>
    <w:rsid w:val="007C0596"/>
    <w:rsid w:val="007C2097"/>
    <w:rsid w:val="007C2F14"/>
    <w:rsid w:val="007C5929"/>
    <w:rsid w:val="007C7597"/>
    <w:rsid w:val="007D0217"/>
    <w:rsid w:val="007D7527"/>
    <w:rsid w:val="007E03EA"/>
    <w:rsid w:val="007E6510"/>
    <w:rsid w:val="007E73EF"/>
    <w:rsid w:val="007F0625"/>
    <w:rsid w:val="00802890"/>
    <w:rsid w:val="008117EB"/>
    <w:rsid w:val="00812696"/>
    <w:rsid w:val="008142E8"/>
    <w:rsid w:val="00814EEC"/>
    <w:rsid w:val="008275AA"/>
    <w:rsid w:val="00827FEF"/>
    <w:rsid w:val="008302F3"/>
    <w:rsid w:val="00832A6D"/>
    <w:rsid w:val="008409B1"/>
    <w:rsid w:val="00845E48"/>
    <w:rsid w:val="00852011"/>
    <w:rsid w:val="00856A30"/>
    <w:rsid w:val="00856E41"/>
    <w:rsid w:val="008615F5"/>
    <w:rsid w:val="00864BB6"/>
    <w:rsid w:val="008672D3"/>
    <w:rsid w:val="00870EE7"/>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3632"/>
    <w:rsid w:val="008B72B0"/>
    <w:rsid w:val="008C0FA7"/>
    <w:rsid w:val="008D357F"/>
    <w:rsid w:val="008D7958"/>
    <w:rsid w:val="008E1555"/>
    <w:rsid w:val="008E4502"/>
    <w:rsid w:val="008E4659"/>
    <w:rsid w:val="008E56B3"/>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5BFD"/>
    <w:rsid w:val="00986D55"/>
    <w:rsid w:val="009930C3"/>
    <w:rsid w:val="009A07A9"/>
    <w:rsid w:val="009A3595"/>
    <w:rsid w:val="009B3291"/>
    <w:rsid w:val="009B5F33"/>
    <w:rsid w:val="009C2A87"/>
    <w:rsid w:val="009C61B9"/>
    <w:rsid w:val="009C6F5C"/>
    <w:rsid w:val="009D38DB"/>
    <w:rsid w:val="009D7221"/>
    <w:rsid w:val="009D77F0"/>
    <w:rsid w:val="009E3297"/>
    <w:rsid w:val="009E617D"/>
    <w:rsid w:val="009F328A"/>
    <w:rsid w:val="009F3C83"/>
    <w:rsid w:val="009F4246"/>
    <w:rsid w:val="009F7C5D"/>
    <w:rsid w:val="00A03E58"/>
    <w:rsid w:val="00A04012"/>
    <w:rsid w:val="00A0431C"/>
    <w:rsid w:val="00A05557"/>
    <w:rsid w:val="00A055C2"/>
    <w:rsid w:val="00A07584"/>
    <w:rsid w:val="00A10CA3"/>
    <w:rsid w:val="00A122CA"/>
    <w:rsid w:val="00A13690"/>
    <w:rsid w:val="00A140DD"/>
    <w:rsid w:val="00A23A00"/>
    <w:rsid w:val="00A2600A"/>
    <w:rsid w:val="00A2613B"/>
    <w:rsid w:val="00A267AD"/>
    <w:rsid w:val="00A3111C"/>
    <w:rsid w:val="00A32441"/>
    <w:rsid w:val="00A352F7"/>
    <w:rsid w:val="00A3669C"/>
    <w:rsid w:val="00A37118"/>
    <w:rsid w:val="00A425E4"/>
    <w:rsid w:val="00A43E1A"/>
    <w:rsid w:val="00A44971"/>
    <w:rsid w:val="00A46E59"/>
    <w:rsid w:val="00A47E70"/>
    <w:rsid w:val="00A553CF"/>
    <w:rsid w:val="00A63F37"/>
    <w:rsid w:val="00A66A7B"/>
    <w:rsid w:val="00A72DCE"/>
    <w:rsid w:val="00A752C5"/>
    <w:rsid w:val="00A82575"/>
    <w:rsid w:val="00A83ECE"/>
    <w:rsid w:val="00A84816"/>
    <w:rsid w:val="00A861CC"/>
    <w:rsid w:val="00A86A81"/>
    <w:rsid w:val="00A87B2E"/>
    <w:rsid w:val="00A9104D"/>
    <w:rsid w:val="00A9716D"/>
    <w:rsid w:val="00AA37D2"/>
    <w:rsid w:val="00AA45FA"/>
    <w:rsid w:val="00AB31C3"/>
    <w:rsid w:val="00AC46C9"/>
    <w:rsid w:val="00AC6D61"/>
    <w:rsid w:val="00AC7DF8"/>
    <w:rsid w:val="00AD0EBE"/>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258BB"/>
    <w:rsid w:val="00B27E47"/>
    <w:rsid w:val="00B31D03"/>
    <w:rsid w:val="00B34780"/>
    <w:rsid w:val="00B357DE"/>
    <w:rsid w:val="00B43444"/>
    <w:rsid w:val="00B43A50"/>
    <w:rsid w:val="00B45B51"/>
    <w:rsid w:val="00B45B5B"/>
    <w:rsid w:val="00B47938"/>
    <w:rsid w:val="00B53AA6"/>
    <w:rsid w:val="00B53D3B"/>
    <w:rsid w:val="00B55650"/>
    <w:rsid w:val="00B556DB"/>
    <w:rsid w:val="00B55BCC"/>
    <w:rsid w:val="00B57359"/>
    <w:rsid w:val="00B66361"/>
    <w:rsid w:val="00B66D06"/>
    <w:rsid w:val="00B708C5"/>
    <w:rsid w:val="00B70C67"/>
    <w:rsid w:val="00B70D58"/>
    <w:rsid w:val="00B713F8"/>
    <w:rsid w:val="00B72AC8"/>
    <w:rsid w:val="00B73735"/>
    <w:rsid w:val="00B77D26"/>
    <w:rsid w:val="00B82B94"/>
    <w:rsid w:val="00B84C7E"/>
    <w:rsid w:val="00B91267"/>
    <w:rsid w:val="00B917AC"/>
    <w:rsid w:val="00B9268B"/>
    <w:rsid w:val="00B92835"/>
    <w:rsid w:val="00BA3ACC"/>
    <w:rsid w:val="00BA78F9"/>
    <w:rsid w:val="00BB3066"/>
    <w:rsid w:val="00BB5DFC"/>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E6C2E"/>
    <w:rsid w:val="00BF0C92"/>
    <w:rsid w:val="00BF3228"/>
    <w:rsid w:val="00BF37E7"/>
    <w:rsid w:val="00C0424D"/>
    <w:rsid w:val="00C05C05"/>
    <w:rsid w:val="00C0610D"/>
    <w:rsid w:val="00C06A5E"/>
    <w:rsid w:val="00C07FCE"/>
    <w:rsid w:val="00C12EA0"/>
    <w:rsid w:val="00C21836"/>
    <w:rsid w:val="00C24AD0"/>
    <w:rsid w:val="00C31593"/>
    <w:rsid w:val="00C33827"/>
    <w:rsid w:val="00C37922"/>
    <w:rsid w:val="00C415C3"/>
    <w:rsid w:val="00C444E7"/>
    <w:rsid w:val="00C4697F"/>
    <w:rsid w:val="00C5069A"/>
    <w:rsid w:val="00C52FB3"/>
    <w:rsid w:val="00C713E0"/>
    <w:rsid w:val="00C73535"/>
    <w:rsid w:val="00C74A6E"/>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02E7"/>
    <w:rsid w:val="00D0606A"/>
    <w:rsid w:val="00D112C9"/>
    <w:rsid w:val="00D11584"/>
    <w:rsid w:val="00D12FF1"/>
    <w:rsid w:val="00D1405E"/>
    <w:rsid w:val="00D25816"/>
    <w:rsid w:val="00D25DC7"/>
    <w:rsid w:val="00D4135F"/>
    <w:rsid w:val="00D452FC"/>
    <w:rsid w:val="00D51C49"/>
    <w:rsid w:val="00D52237"/>
    <w:rsid w:val="00D53BE5"/>
    <w:rsid w:val="00D55D25"/>
    <w:rsid w:val="00D641A9"/>
    <w:rsid w:val="00D725F7"/>
    <w:rsid w:val="00D84267"/>
    <w:rsid w:val="00D908E8"/>
    <w:rsid w:val="00DA022D"/>
    <w:rsid w:val="00DA7C83"/>
    <w:rsid w:val="00DB40F5"/>
    <w:rsid w:val="00DB72BB"/>
    <w:rsid w:val="00DC1A98"/>
    <w:rsid w:val="00DC2EEA"/>
    <w:rsid w:val="00DD101C"/>
    <w:rsid w:val="00DD7C38"/>
    <w:rsid w:val="00E015DE"/>
    <w:rsid w:val="00E105A7"/>
    <w:rsid w:val="00E1211C"/>
    <w:rsid w:val="00E159F8"/>
    <w:rsid w:val="00E23A56"/>
    <w:rsid w:val="00E24619"/>
    <w:rsid w:val="00E37780"/>
    <w:rsid w:val="00E4050E"/>
    <w:rsid w:val="00E4090A"/>
    <w:rsid w:val="00E414DB"/>
    <w:rsid w:val="00E4306D"/>
    <w:rsid w:val="00E45299"/>
    <w:rsid w:val="00E45C30"/>
    <w:rsid w:val="00E46479"/>
    <w:rsid w:val="00E47432"/>
    <w:rsid w:val="00E47DD3"/>
    <w:rsid w:val="00E51725"/>
    <w:rsid w:val="00E575DD"/>
    <w:rsid w:val="00E57A6E"/>
    <w:rsid w:val="00E6127D"/>
    <w:rsid w:val="00E65E8A"/>
    <w:rsid w:val="00E66723"/>
    <w:rsid w:val="00E73A42"/>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C11EB"/>
    <w:rsid w:val="00EC3240"/>
    <w:rsid w:val="00EC5431"/>
    <w:rsid w:val="00EC7992"/>
    <w:rsid w:val="00ED3D47"/>
    <w:rsid w:val="00EE2253"/>
    <w:rsid w:val="00EE6A83"/>
    <w:rsid w:val="00EE7D7C"/>
    <w:rsid w:val="00EE7FCF"/>
    <w:rsid w:val="00EF44FB"/>
    <w:rsid w:val="00EF48E6"/>
    <w:rsid w:val="00EF67BE"/>
    <w:rsid w:val="00F01C10"/>
    <w:rsid w:val="00F022B3"/>
    <w:rsid w:val="00F02E5B"/>
    <w:rsid w:val="00F0505E"/>
    <w:rsid w:val="00F1278B"/>
    <w:rsid w:val="00F12DFC"/>
    <w:rsid w:val="00F13732"/>
    <w:rsid w:val="00F21CC1"/>
    <w:rsid w:val="00F24D49"/>
    <w:rsid w:val="00F25D98"/>
    <w:rsid w:val="00F26950"/>
    <w:rsid w:val="00F300FB"/>
    <w:rsid w:val="00F34816"/>
    <w:rsid w:val="00F40921"/>
    <w:rsid w:val="00F432E2"/>
    <w:rsid w:val="00F639A3"/>
    <w:rsid w:val="00F70617"/>
    <w:rsid w:val="00F71A8C"/>
    <w:rsid w:val="00F7449E"/>
    <w:rsid w:val="00F7680F"/>
    <w:rsid w:val="00F81638"/>
    <w:rsid w:val="00F831EE"/>
    <w:rsid w:val="00F865B8"/>
    <w:rsid w:val="00F86788"/>
    <w:rsid w:val="00F913AE"/>
    <w:rsid w:val="00F913FE"/>
    <w:rsid w:val="00F93E67"/>
    <w:rsid w:val="00FA1795"/>
    <w:rsid w:val="00FA5F49"/>
    <w:rsid w:val="00FB0A18"/>
    <w:rsid w:val="00FB376A"/>
    <w:rsid w:val="00FB6386"/>
    <w:rsid w:val="00FB641F"/>
    <w:rsid w:val="00FB7B5E"/>
    <w:rsid w:val="00FC32BC"/>
    <w:rsid w:val="00FC33F5"/>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qFormat/>
    <w:rsid w:val="003B6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xm111</cp:lastModifiedBy>
  <cp:revision>2</cp:revision>
  <cp:lastPrinted>1900-01-01T14:00:00Z</cp:lastPrinted>
  <dcterms:created xsi:type="dcterms:W3CDTF">2026-01-30T22:37:00Z</dcterms:created>
  <dcterms:modified xsi:type="dcterms:W3CDTF">2026-01-30T22:37:00Z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ies>
</file>